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3D45D" w14:textId="77777777" w:rsidR="00E468FC" w:rsidRDefault="00E468FC" w:rsidP="00E46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1806CC34" w14:textId="77777777" w:rsidR="00E468FC" w:rsidRDefault="00E468FC" w:rsidP="00E46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D4A741" w14:textId="77777777" w:rsidR="00E468FC" w:rsidRDefault="00E468FC" w:rsidP="00E46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214394" w14:textId="77777777" w:rsidR="00E468FC" w:rsidRDefault="00E468FC" w:rsidP="00E468FC">
      <w:pPr>
        <w:pStyle w:val="NoSpacing"/>
        <w:ind w:left="1440" w:hanging="1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in </w:t>
      </w:r>
    </w:p>
    <w:p w14:paraId="5B2A4BDF" w14:textId="77777777" w:rsidR="00E468FC" w:rsidRDefault="00E468FC" w:rsidP="00E468F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Norfolk a reasonable aid to the King’s use for the marriage of his daughter, Blanche, and also to make his firstborn son a knight, and to have the moneys raised at the exchequer on the Thursday after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St.Valentine’s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day next.</w:t>
      </w:r>
    </w:p>
    <w:p w14:paraId="00AD9251" w14:textId="77777777" w:rsidR="00E468FC" w:rsidRDefault="00E468FC" w:rsidP="00E46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p.148)</w:t>
      </w:r>
    </w:p>
    <w:p w14:paraId="1DD2DAE9" w14:textId="77777777" w:rsidR="00E468FC" w:rsidRDefault="00E468FC" w:rsidP="00E46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24D9F0" w14:textId="77777777" w:rsidR="00E468FC" w:rsidRDefault="00E468FC" w:rsidP="00E46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C9A17E" w14:textId="77777777" w:rsidR="00E468FC" w:rsidRDefault="00E468FC" w:rsidP="00E46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2021</w:t>
      </w:r>
    </w:p>
    <w:p w14:paraId="6C7483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C9390" w14:textId="77777777" w:rsidR="00E468FC" w:rsidRDefault="00E468FC" w:rsidP="009139A6">
      <w:r>
        <w:separator/>
      </w:r>
    </w:p>
  </w:endnote>
  <w:endnote w:type="continuationSeparator" w:id="0">
    <w:p w14:paraId="1D2A4A03" w14:textId="77777777" w:rsidR="00E468FC" w:rsidRDefault="00E468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C38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4BE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8C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4829C" w14:textId="77777777" w:rsidR="00E468FC" w:rsidRDefault="00E468FC" w:rsidP="009139A6">
      <w:r>
        <w:separator/>
      </w:r>
    </w:p>
  </w:footnote>
  <w:footnote w:type="continuationSeparator" w:id="0">
    <w:p w14:paraId="6C79F288" w14:textId="77777777" w:rsidR="00E468FC" w:rsidRDefault="00E468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5C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D1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ACD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8F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68F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0C827"/>
  <w15:chartTrackingRefBased/>
  <w15:docId w15:val="{8138C86D-0BFA-4DBC-8C3E-4568AD9B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2021-05-23T19:52:00Z</dcterms:created>
  <dcterms:modified xsi:type="dcterms:W3CDTF">2021-05-23T19:53:00Z</dcterms:modified>
</cp:coreProperties>
</file>